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FE9F2" w14:textId="542F937D" w:rsidR="007E331F" w:rsidRPr="006914AE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 w:rsidRPr="006914AE">
        <w:rPr>
          <w:rFonts w:asciiTheme="minorHAnsi" w:hAnsiTheme="minorHAnsi" w:cstheme="minorHAnsi"/>
          <w:b w:val="0"/>
          <w:i/>
          <w:iCs/>
          <w:sz w:val="18"/>
          <w:szCs w:val="18"/>
        </w:rPr>
        <w:t xml:space="preserve">Załącznik nr </w:t>
      </w:r>
      <w:r w:rsidR="007D4937" w:rsidRPr="006914AE">
        <w:rPr>
          <w:rFonts w:asciiTheme="minorHAnsi" w:hAnsiTheme="minorHAnsi" w:cstheme="minorHAnsi"/>
          <w:i/>
          <w:iCs/>
          <w:sz w:val="18"/>
          <w:szCs w:val="18"/>
        </w:rPr>
        <w:t>1</w:t>
      </w:r>
      <w:r w:rsidRPr="006914AE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6914AE">
        <w:rPr>
          <w:rFonts w:asciiTheme="minorHAnsi" w:hAnsiTheme="minorHAnsi" w:cstheme="minorHAnsi"/>
          <w:b w:val="0"/>
          <w:i/>
          <w:iCs/>
          <w:sz w:val="18"/>
          <w:szCs w:val="18"/>
        </w:rPr>
        <w:t>do</w:t>
      </w:r>
      <w:r w:rsidR="009250BA" w:rsidRPr="006914AE">
        <w:rPr>
          <w:rFonts w:asciiTheme="minorHAnsi" w:hAnsiTheme="minorHAnsi" w:cstheme="minorHAnsi"/>
          <w:b w:val="0"/>
          <w:i/>
          <w:iCs/>
          <w:sz w:val="18"/>
          <w:szCs w:val="18"/>
        </w:rPr>
        <w:t xml:space="preserve"> Zaproszenia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953059" w14:paraId="2C773013" w14:textId="77777777" w:rsidTr="005844F6">
        <w:tc>
          <w:tcPr>
            <w:tcW w:w="9104" w:type="dxa"/>
            <w:shd w:val="clear" w:color="auto" w:fill="F2F2F2"/>
          </w:tcPr>
          <w:p w14:paraId="0D450901" w14:textId="1D38F73D" w:rsidR="008A3551" w:rsidRPr="00953059" w:rsidRDefault="00F31EAC" w:rsidP="00953059">
            <w:pPr>
              <w:pStyle w:val="Nagwek2"/>
              <w:widowControl/>
              <w:spacing w:before="240" w:after="120" w:line="276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953059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953059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2C6E18DD" w14:textId="31B7C0A7" w:rsidR="00F31EAC" w:rsidRPr="00953059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53059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953059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953059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953059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6720"/>
      </w:tblGrid>
      <w:tr w:rsidR="00140C27" w:rsidRPr="00953059" w14:paraId="6D09C40F" w14:textId="77777777">
        <w:tc>
          <w:tcPr>
            <w:tcW w:w="2268" w:type="dxa"/>
          </w:tcPr>
          <w:p w14:paraId="16BC91EE" w14:textId="77777777" w:rsidR="00140C27" w:rsidRPr="00953059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3059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5B37216A" w14:textId="77777777" w:rsidR="00140C27" w:rsidRPr="009250BA" w:rsidRDefault="007D4937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50BA">
              <w:rPr>
                <w:rFonts w:asciiTheme="minorHAnsi" w:hAnsiTheme="minorHAnsi" w:cstheme="minorHAnsi"/>
                <w:b/>
                <w:sz w:val="20"/>
                <w:szCs w:val="20"/>
              </w:rPr>
              <w:t>dostawy paliwa do pojazdów i urządzeń Samodzielnego Publicznego Zakładu Opieki Zdrowotnej w Siedlcach</w:t>
            </w:r>
            <w:r w:rsidR="00140C27" w:rsidRPr="009250BA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</w:tr>
      <w:tr w:rsidR="007D4937" w:rsidRPr="00953059" w14:paraId="582A0F34" w14:textId="77777777" w:rsidTr="00341928">
        <w:tc>
          <w:tcPr>
            <w:tcW w:w="2268" w:type="dxa"/>
          </w:tcPr>
          <w:p w14:paraId="2AB36A83" w14:textId="77777777" w:rsidR="007D4937" w:rsidRPr="00953059" w:rsidRDefault="007D4937" w:rsidP="00341928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53059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4009EF31" w14:textId="77777777" w:rsidR="007D4937" w:rsidRPr="009250BA" w:rsidRDefault="007D4937" w:rsidP="00341928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50BA">
              <w:rPr>
                <w:rFonts w:asciiTheme="minorHAnsi" w:hAnsiTheme="minorHAnsi" w:cstheme="minorHAnsi"/>
                <w:b/>
                <w:sz w:val="20"/>
                <w:szCs w:val="20"/>
              </w:rPr>
              <w:t>paliwo/558/2026</w:t>
            </w:r>
          </w:p>
        </w:tc>
      </w:tr>
    </w:tbl>
    <w:p w14:paraId="60962703" w14:textId="77777777" w:rsidR="00AA39D6" w:rsidRPr="00953059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53059">
        <w:rPr>
          <w:rFonts w:asciiTheme="minorHAnsi" w:hAnsiTheme="minorHAnsi" w:cstheme="minorHAnsi"/>
          <w:sz w:val="20"/>
          <w:szCs w:val="20"/>
        </w:rPr>
        <w:t>my niżej podpisani:</w:t>
      </w:r>
    </w:p>
    <w:p w14:paraId="7B639838" w14:textId="77777777" w:rsidR="00EB7584" w:rsidRPr="00953059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953059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36D39F65" w14:textId="77777777" w:rsidR="00EB7584" w:rsidRPr="00953059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53059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6F96B3B0" w14:textId="77777777" w:rsidR="00AA39D6" w:rsidRPr="00953059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53059">
        <w:rPr>
          <w:rFonts w:asciiTheme="minorHAnsi" w:hAnsiTheme="minorHAnsi" w:cstheme="minorHAnsi"/>
          <w:sz w:val="20"/>
          <w:szCs w:val="20"/>
        </w:rPr>
        <w:t>d</w:t>
      </w:r>
      <w:r w:rsidR="00AA39D6" w:rsidRPr="00953059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03786A84" w14:textId="77777777" w:rsidR="00AE2ACB" w:rsidRPr="00953059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953059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3D9AFBEE" w14:textId="77777777" w:rsidR="00ED4154" w:rsidRPr="00953059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953059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(w przypadku składania oferty przez podmioty występujące wspólnie, należy podać nazwy (firmy) </w:t>
      </w:r>
      <w:r w:rsidR="00216425" w:rsidRPr="00953059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        </w:t>
      </w:r>
      <w:r w:rsidRPr="00953059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953059" w14:paraId="67E5DAC4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7DBFB937" w14:textId="77777777" w:rsidR="00AE2ACB" w:rsidRPr="00953059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53059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3F31786E" w14:textId="77777777" w:rsidR="00AE2ACB" w:rsidRPr="00953059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953059" w14:paraId="55B2752D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780683FD" w14:textId="77777777" w:rsidR="00AE2ACB" w:rsidRPr="00953059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53059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2D028B9B" w14:textId="77777777" w:rsidR="00AE2ACB" w:rsidRPr="00953059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953059" w14:paraId="6EB47A3C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3A461E35" w14:textId="77777777" w:rsidR="008A3551" w:rsidRPr="00953059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53059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2F01AF72" w14:textId="77777777" w:rsidR="008A3551" w:rsidRPr="00953059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953059" w14:paraId="0C26E90C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1CC23720" w14:textId="77777777" w:rsidR="00AE2ACB" w:rsidRPr="00953059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53059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953059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61C98CAE" w14:textId="77777777" w:rsidR="00AE2ACB" w:rsidRPr="00953059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953059" w14:paraId="32021770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4BC7322C" w14:textId="77777777" w:rsidR="00AE2ACB" w:rsidRPr="00953059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53059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953059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33DCA065" w14:textId="77777777" w:rsidR="00AE2ACB" w:rsidRPr="00953059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250BA" w:rsidRPr="00953059" w14:paraId="0FFC308C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46ECF5D6" w14:textId="62958F78" w:rsidR="009250BA" w:rsidRPr="00953059" w:rsidRDefault="009250BA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KRS</w:t>
            </w:r>
            <w:r w:rsidRPr="009250BA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9250BA">
              <w:rPr>
                <w:rFonts w:ascii="Calibri" w:eastAsia="Calibri" w:hAnsi="Calibri" w:cs="Calibr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0B9FE40B" w14:textId="77777777" w:rsidR="009250BA" w:rsidRPr="00953059" w:rsidRDefault="009250BA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953059" w14:paraId="1758BBE9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1549E7E0" w14:textId="77777777" w:rsidR="00AE2ACB" w:rsidRPr="00953059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53059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953059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953059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953059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4F513B17" w14:textId="16E419A1" w:rsidR="00B86D25" w:rsidRPr="00953059" w:rsidRDefault="006914A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73E06F77" wp14:editId="0A4F14F8">
                  <wp:extent cx="3943350" cy="257175"/>
                  <wp:effectExtent l="0" t="0" r="0" b="0"/>
                  <wp:docPr id="115509512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54BC77" w14:textId="78A1FBA5" w:rsidR="00AF662E" w:rsidRPr="00953059" w:rsidRDefault="006914A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0421145B" wp14:editId="47E6B45C">
                  <wp:extent cx="3990975" cy="257175"/>
                  <wp:effectExtent l="0" t="0" r="0" b="0"/>
                  <wp:docPr id="2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CF1CA4" w14:textId="763A201A" w:rsidR="00AF662E" w:rsidRPr="00953059" w:rsidRDefault="006914A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04169EBC" wp14:editId="14F0D578">
                  <wp:extent cx="3990975" cy="257175"/>
                  <wp:effectExtent l="0" t="0" r="0" b="0"/>
                  <wp:docPr id="3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8A7959" w14:textId="7A289642" w:rsidR="00AF662E" w:rsidRPr="00953059" w:rsidRDefault="006914A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72D44432" wp14:editId="023D0655">
                  <wp:extent cx="3990975" cy="257175"/>
                  <wp:effectExtent l="0" t="0" r="0" b="0"/>
                  <wp:docPr id="4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5E26E5" w14:textId="5DAE94DE" w:rsidR="00AF662E" w:rsidRPr="00953059" w:rsidRDefault="006914A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54493151" wp14:editId="4453CB64">
                  <wp:extent cx="3990975" cy="257175"/>
                  <wp:effectExtent l="0" t="0" r="0" b="0"/>
                  <wp:docPr id="5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06F7AF" w14:textId="18498B15" w:rsidR="00497AEE" w:rsidRPr="00953059" w:rsidRDefault="006914A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16F5D3B5" wp14:editId="7E839073">
                  <wp:extent cx="1371600" cy="257175"/>
                  <wp:effectExtent l="0" t="0" r="0" b="0"/>
                  <wp:docPr id="6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2D8A20" w14:textId="77777777" w:rsidR="00C11FEF" w:rsidRPr="00953059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6818B51B" w14:textId="4687EB4F" w:rsidR="004D5A42" w:rsidRPr="00953059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53059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953059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953059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953059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953059">
        <w:rPr>
          <w:rFonts w:asciiTheme="minorHAnsi" w:hAnsiTheme="minorHAnsi" w:cstheme="minorHAnsi"/>
          <w:sz w:val="20"/>
          <w:szCs w:val="20"/>
        </w:rPr>
        <w:t>,</w:t>
      </w:r>
      <w:r w:rsidR="007F3E87" w:rsidRPr="00953059">
        <w:rPr>
          <w:rFonts w:asciiTheme="minorHAnsi" w:hAnsiTheme="minorHAnsi" w:cstheme="minorHAnsi"/>
          <w:sz w:val="20"/>
          <w:szCs w:val="20"/>
        </w:rPr>
        <w:t xml:space="preserve"> zgodnie z</w:t>
      </w:r>
      <w:r w:rsidR="006914AE">
        <w:rPr>
          <w:rFonts w:asciiTheme="minorHAnsi" w:hAnsiTheme="minorHAnsi" w:cstheme="minorHAnsi"/>
          <w:sz w:val="20"/>
          <w:szCs w:val="20"/>
        </w:rPr>
        <w:t xml:space="preserve"> zapisami zawartymi w Zaproszeniu</w:t>
      </w:r>
      <w:r w:rsidR="00A8509D" w:rsidRPr="00953059">
        <w:rPr>
          <w:rFonts w:asciiTheme="minorHAnsi" w:hAnsiTheme="minorHAnsi" w:cstheme="minorHAnsi"/>
          <w:sz w:val="20"/>
          <w:szCs w:val="20"/>
        </w:rPr>
        <w:t>.</w:t>
      </w:r>
    </w:p>
    <w:p w14:paraId="16E8B197" w14:textId="675AFFBA" w:rsidR="00B964C4" w:rsidRPr="00953059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53059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953059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53059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953059">
        <w:rPr>
          <w:rFonts w:asciiTheme="minorHAnsi" w:hAnsiTheme="minorHAnsi" w:cstheme="minorHAnsi"/>
          <w:sz w:val="20"/>
          <w:szCs w:val="20"/>
        </w:rPr>
        <w:t>przedmiotu zamówienia za cenę:</w:t>
      </w:r>
    </w:p>
    <w:p w14:paraId="0D8A5740" w14:textId="77777777" w:rsidR="006D09E0" w:rsidRPr="00953059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639"/>
      </w:tblGrid>
      <w:tr w:rsidR="007F3E87" w:rsidRPr="00953059" w14:paraId="108CB6EB" w14:textId="77777777" w:rsidTr="006914AE">
        <w:trPr>
          <w:trHeight w:val="704"/>
        </w:trPr>
        <w:tc>
          <w:tcPr>
            <w:tcW w:w="851" w:type="dxa"/>
            <w:vAlign w:val="center"/>
          </w:tcPr>
          <w:p w14:paraId="0F41EA86" w14:textId="77777777" w:rsidR="007F3E87" w:rsidRPr="00953059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3059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C</w:t>
            </w:r>
            <w:r w:rsidR="007F3E87" w:rsidRPr="00953059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953059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9639" w:type="dxa"/>
            <w:vAlign w:val="center"/>
          </w:tcPr>
          <w:p w14:paraId="6ECED9F6" w14:textId="77777777" w:rsidR="007F3E87" w:rsidRPr="00953059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3059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7D4937" w:rsidRPr="00953059" w14:paraId="1630B6E7" w14:textId="77777777" w:rsidTr="006914AE">
        <w:tc>
          <w:tcPr>
            <w:tcW w:w="851" w:type="dxa"/>
            <w:vAlign w:val="center"/>
          </w:tcPr>
          <w:p w14:paraId="0152154A" w14:textId="77777777" w:rsidR="007D4937" w:rsidRPr="00953059" w:rsidRDefault="007D4937" w:rsidP="00341928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305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9639" w:type="dxa"/>
          </w:tcPr>
          <w:p w14:paraId="6DC83F6E" w14:textId="29116E18" w:rsidR="006914AE" w:rsidRPr="006914AE" w:rsidRDefault="007D4937" w:rsidP="006914AE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305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953059">
              <w:rPr>
                <w:rFonts w:asciiTheme="minorHAnsi" w:hAnsiTheme="minorHAnsi" w:cstheme="minorHAnsi"/>
                <w:sz w:val="20"/>
                <w:szCs w:val="20"/>
              </w:rPr>
              <w:t>dostawy paliwa do pojazdów i urządzeń Samodzielnego Publicznego Zakładu Opieki Zdrowotnej w Siedlcach</w:t>
            </w:r>
          </w:p>
          <w:p w14:paraId="3BAEC00A" w14:textId="002D8808" w:rsidR="009250BA" w:rsidRPr="009250BA" w:rsidRDefault="009250BA" w:rsidP="009250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250BA">
              <w:rPr>
                <w:rFonts w:ascii="Calibri" w:hAnsi="Calibri" w:cs="Calibri"/>
                <w:sz w:val="20"/>
                <w:szCs w:val="20"/>
              </w:rPr>
              <w:t xml:space="preserve">Cena netto ..................................... zł </w:t>
            </w:r>
          </w:p>
          <w:p w14:paraId="3A0A0E4F" w14:textId="77777777" w:rsidR="009250BA" w:rsidRPr="009250BA" w:rsidRDefault="009250BA" w:rsidP="009250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250BA">
              <w:rPr>
                <w:rFonts w:ascii="Calibri" w:hAnsi="Calibri" w:cs="Calibr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ED3BBE6" w14:textId="77777777" w:rsidR="009250BA" w:rsidRDefault="009250BA" w:rsidP="009250BA">
            <w:pPr>
              <w:spacing w:line="360" w:lineRule="auto"/>
              <w:jc w:val="both"/>
              <w:rPr>
                <w:rFonts w:ascii="Calibri" w:hAnsi="Calibri" w:cs="Calibri"/>
                <w:sz w:val="8"/>
                <w:szCs w:val="8"/>
              </w:rPr>
            </w:pPr>
          </w:p>
          <w:p w14:paraId="49E51B39" w14:textId="77777777" w:rsidR="006914AE" w:rsidRPr="006914AE" w:rsidRDefault="006914AE" w:rsidP="009250BA">
            <w:pPr>
              <w:spacing w:line="360" w:lineRule="auto"/>
              <w:jc w:val="both"/>
              <w:rPr>
                <w:rFonts w:ascii="Calibri" w:hAnsi="Calibri" w:cs="Calibri"/>
                <w:sz w:val="8"/>
                <w:szCs w:val="8"/>
              </w:rPr>
            </w:pPr>
          </w:p>
          <w:p w14:paraId="0BDC402C" w14:textId="77777777" w:rsidR="009250BA" w:rsidRPr="009250BA" w:rsidRDefault="009250BA" w:rsidP="009250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250BA">
              <w:rPr>
                <w:rFonts w:ascii="Calibri" w:hAnsi="Calibri" w:cs="Calibri"/>
                <w:sz w:val="20"/>
                <w:szCs w:val="20"/>
              </w:rPr>
              <w:t>Stawka podatku VAT ......... %,</w:t>
            </w:r>
          </w:p>
          <w:p w14:paraId="1B9694C1" w14:textId="77777777" w:rsidR="009250BA" w:rsidRDefault="009250BA" w:rsidP="009250BA">
            <w:pPr>
              <w:spacing w:line="360" w:lineRule="auto"/>
              <w:jc w:val="both"/>
              <w:rPr>
                <w:rFonts w:ascii="Calibri" w:hAnsi="Calibri" w:cs="Calibri"/>
                <w:sz w:val="10"/>
                <w:szCs w:val="10"/>
              </w:rPr>
            </w:pPr>
          </w:p>
          <w:p w14:paraId="6D3A1769" w14:textId="77777777" w:rsidR="006914AE" w:rsidRPr="006914AE" w:rsidRDefault="006914AE" w:rsidP="009250BA">
            <w:pPr>
              <w:spacing w:line="360" w:lineRule="auto"/>
              <w:jc w:val="both"/>
              <w:rPr>
                <w:rFonts w:ascii="Calibri" w:hAnsi="Calibri" w:cs="Calibri"/>
                <w:sz w:val="10"/>
                <w:szCs w:val="10"/>
              </w:rPr>
            </w:pPr>
          </w:p>
          <w:p w14:paraId="7AD56F80" w14:textId="28CF9B79" w:rsidR="009250BA" w:rsidRPr="009250BA" w:rsidRDefault="009250BA" w:rsidP="009250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250BA">
              <w:rPr>
                <w:rFonts w:ascii="Calibri" w:hAnsi="Calibri" w:cs="Calibri"/>
                <w:sz w:val="20"/>
                <w:szCs w:val="20"/>
              </w:rPr>
              <w:t xml:space="preserve">Oferuję  stały rabat na paliwa w wysokości …….. </w:t>
            </w:r>
            <w:r>
              <w:rPr>
                <w:rFonts w:ascii="Calibri" w:hAnsi="Calibri" w:cs="Calibri"/>
                <w:sz w:val="20"/>
                <w:szCs w:val="20"/>
              </w:rPr>
              <w:t>%</w:t>
            </w:r>
            <w:r w:rsidRPr="009250BA">
              <w:rPr>
                <w:rFonts w:ascii="Calibri" w:hAnsi="Calibri" w:cs="Calibri"/>
                <w:sz w:val="20"/>
                <w:szCs w:val="20"/>
              </w:rPr>
              <w:t xml:space="preserve"> od aktualnej ceny jednego litra paliwa w dniu każdorazowego tankowania. </w:t>
            </w:r>
          </w:p>
          <w:p w14:paraId="692374F6" w14:textId="77777777" w:rsidR="009250BA" w:rsidRDefault="009250BA" w:rsidP="009250BA">
            <w:pPr>
              <w:spacing w:line="360" w:lineRule="auto"/>
              <w:jc w:val="both"/>
              <w:rPr>
                <w:rFonts w:ascii="Calibri" w:hAnsi="Calibri" w:cs="Calibri"/>
                <w:sz w:val="12"/>
                <w:szCs w:val="12"/>
              </w:rPr>
            </w:pPr>
          </w:p>
          <w:p w14:paraId="02803755" w14:textId="77777777" w:rsidR="006914AE" w:rsidRPr="006914AE" w:rsidRDefault="006914AE" w:rsidP="009250BA">
            <w:pPr>
              <w:spacing w:line="360" w:lineRule="auto"/>
              <w:jc w:val="both"/>
              <w:rPr>
                <w:rFonts w:ascii="Calibri" w:hAnsi="Calibri" w:cs="Calibri"/>
                <w:sz w:val="12"/>
                <w:szCs w:val="12"/>
              </w:rPr>
            </w:pPr>
          </w:p>
          <w:p w14:paraId="104AFE20" w14:textId="77777777" w:rsidR="009250BA" w:rsidRPr="009250BA" w:rsidRDefault="009250BA" w:rsidP="009250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250BA">
              <w:rPr>
                <w:rFonts w:ascii="Calibri" w:hAnsi="Calibri" w:cs="Calibri"/>
                <w:sz w:val="20"/>
                <w:szCs w:val="20"/>
              </w:rPr>
              <w:t>Cena końcowa brutto (po uwzględnieniu stałego upustu):</w:t>
            </w:r>
          </w:p>
          <w:p w14:paraId="2803D5A9" w14:textId="77777777" w:rsidR="009250BA" w:rsidRPr="009250BA" w:rsidRDefault="009250BA" w:rsidP="009250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250BA">
              <w:rPr>
                <w:rFonts w:ascii="Calibri" w:hAnsi="Calibri" w:cs="Calibri"/>
                <w:sz w:val="20"/>
                <w:szCs w:val="20"/>
              </w:rPr>
              <w:t xml:space="preserve">Cena brutto ………........................ zł </w:t>
            </w:r>
          </w:p>
          <w:p w14:paraId="36288B89" w14:textId="77777777" w:rsidR="009250BA" w:rsidRPr="009250BA" w:rsidRDefault="009250BA" w:rsidP="009250BA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250BA">
              <w:rPr>
                <w:rFonts w:ascii="Calibri" w:hAnsi="Calibri" w:cs="Calibr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40D3BE1A" w14:textId="4C7DEA20" w:rsidR="007D4937" w:rsidRPr="00953059" w:rsidRDefault="009250BA" w:rsidP="009250BA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250BA">
              <w:rPr>
                <w:rFonts w:ascii="Calibri" w:hAnsi="Calibri" w:cs="Calibri"/>
                <w:sz w:val="20"/>
                <w:szCs w:val="20"/>
              </w:rPr>
              <w:t>Adres stacji  paliw wskazanej do realizacja przedmiotu zamówienia: ...........................................</w:t>
            </w:r>
          </w:p>
        </w:tc>
      </w:tr>
    </w:tbl>
    <w:p w14:paraId="0559E1D8" w14:textId="77777777" w:rsidR="006914AE" w:rsidRPr="006914AE" w:rsidRDefault="006914AE" w:rsidP="006914AE">
      <w:pPr>
        <w:pStyle w:val="Akapitzlist"/>
        <w:spacing w:before="240" w:line="360" w:lineRule="auto"/>
        <w:ind w:left="284"/>
        <w:jc w:val="both"/>
        <w:rPr>
          <w:rFonts w:asciiTheme="minorHAnsi" w:hAnsiTheme="minorHAnsi" w:cstheme="minorHAnsi"/>
          <w:sz w:val="4"/>
          <w:szCs w:val="4"/>
        </w:rPr>
      </w:pPr>
    </w:p>
    <w:tbl>
      <w:tblPr>
        <w:tblW w:w="10490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1843"/>
        <w:gridCol w:w="1768"/>
        <w:gridCol w:w="1416"/>
        <w:gridCol w:w="1417"/>
        <w:gridCol w:w="1274"/>
        <w:gridCol w:w="1921"/>
      </w:tblGrid>
      <w:tr w:rsidR="006914AE" w:rsidRPr="006914AE" w14:paraId="2D8772EA" w14:textId="77777777" w:rsidTr="006914AE">
        <w:trPr>
          <w:cantSplit/>
          <w:trHeight w:hRule="exact" w:val="141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  <w:hideMark/>
          </w:tcPr>
          <w:p w14:paraId="041298E8" w14:textId="77777777" w:rsidR="006914AE" w:rsidRPr="006914AE" w:rsidRDefault="006914AE" w:rsidP="006914AE">
            <w:pPr>
              <w:pStyle w:val="Akapitzlist"/>
              <w:spacing w:line="276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6914AE">
              <w:rPr>
                <w:rFonts w:asciiTheme="minorHAnsi" w:hAnsiTheme="minorHAnsi" w:cstheme="minorHAnsi"/>
                <w:sz w:val="20"/>
                <w:szCs w:val="20"/>
              </w:rPr>
              <w:t>l. p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  <w:hideMark/>
          </w:tcPr>
          <w:p w14:paraId="5880A08C" w14:textId="77777777" w:rsidR="006914AE" w:rsidRPr="006914AE" w:rsidRDefault="006914AE" w:rsidP="006914AE">
            <w:pPr>
              <w:pStyle w:val="Akapitzlist"/>
              <w:spacing w:line="276" w:lineRule="auto"/>
              <w:ind w:left="17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14AE">
              <w:rPr>
                <w:rFonts w:asciiTheme="minorHAnsi" w:hAnsiTheme="minorHAnsi" w:cstheme="minorHAnsi"/>
                <w:sz w:val="20"/>
                <w:szCs w:val="20"/>
              </w:rPr>
              <w:t>nazwa paliwa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  <w:hideMark/>
          </w:tcPr>
          <w:p w14:paraId="40284A79" w14:textId="77777777" w:rsidR="006914AE" w:rsidRDefault="006914AE" w:rsidP="006914AE">
            <w:pPr>
              <w:pStyle w:val="Akapitzlist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14AE">
              <w:rPr>
                <w:rFonts w:asciiTheme="minorHAnsi" w:hAnsiTheme="minorHAnsi" w:cstheme="minorHAnsi"/>
                <w:sz w:val="20"/>
                <w:szCs w:val="20"/>
              </w:rPr>
              <w:t xml:space="preserve">Cena brutto za 1 litr </w:t>
            </w:r>
          </w:p>
          <w:p w14:paraId="599BF166" w14:textId="0771BE42" w:rsidR="006914AE" w:rsidRPr="006914AE" w:rsidRDefault="006914AE" w:rsidP="006914AE">
            <w:pPr>
              <w:pStyle w:val="Akapitzlist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14AE">
              <w:rPr>
                <w:rFonts w:asciiTheme="minorHAnsi" w:hAnsiTheme="minorHAnsi" w:cstheme="minorHAnsi"/>
                <w:sz w:val="20"/>
                <w:szCs w:val="20"/>
              </w:rPr>
              <w:t>(w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914AE">
              <w:rPr>
                <w:rFonts w:asciiTheme="minorHAnsi" w:hAnsiTheme="minorHAnsi" w:cstheme="minorHAnsi"/>
                <w:sz w:val="20"/>
                <w:szCs w:val="20"/>
              </w:rPr>
              <w:t>dniu 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6914AE">
              <w:rPr>
                <w:rFonts w:asciiTheme="minorHAnsi" w:hAnsiTheme="minorHAnsi" w:cstheme="minorHAnsi"/>
                <w:sz w:val="20"/>
                <w:szCs w:val="20"/>
              </w:rPr>
              <w:t>.02.202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6914AE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  <w:hideMark/>
          </w:tcPr>
          <w:p w14:paraId="4E88CE64" w14:textId="6F4EC3EE" w:rsidR="006914AE" w:rsidRPr="006914AE" w:rsidRDefault="006914AE" w:rsidP="006914AE">
            <w:pPr>
              <w:pStyle w:val="Akapitzlist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14AE">
              <w:rPr>
                <w:rFonts w:asciiTheme="minorHAnsi" w:hAnsiTheme="minorHAnsi" w:cstheme="minorHAnsi"/>
                <w:sz w:val="20"/>
                <w:szCs w:val="20"/>
              </w:rPr>
              <w:t>Upust ceny w %  (niezmienny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914AE">
              <w:rPr>
                <w:rFonts w:asciiTheme="minorHAnsi" w:hAnsiTheme="minorHAnsi" w:cstheme="minorHAnsi"/>
                <w:sz w:val="20"/>
                <w:szCs w:val="20"/>
              </w:rPr>
              <w:t>w okresie obowiązywania umowy)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  <w:hideMark/>
          </w:tcPr>
          <w:p w14:paraId="7162A13A" w14:textId="77777777" w:rsidR="006914AE" w:rsidRPr="006914AE" w:rsidRDefault="006914AE" w:rsidP="006914AE">
            <w:pPr>
              <w:pStyle w:val="Akapitzlist"/>
              <w:spacing w:line="276" w:lineRule="auto"/>
              <w:ind w:left="3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14AE">
              <w:rPr>
                <w:rFonts w:asciiTheme="minorHAnsi" w:hAnsiTheme="minorHAnsi" w:cstheme="minorHAnsi"/>
                <w:sz w:val="20"/>
                <w:szCs w:val="20"/>
              </w:rPr>
              <w:t xml:space="preserve">cena brutto za </w:t>
            </w:r>
            <w:r w:rsidRPr="006914AE">
              <w:rPr>
                <w:rFonts w:asciiTheme="minorHAnsi" w:hAnsiTheme="minorHAnsi" w:cstheme="minorHAnsi"/>
                <w:sz w:val="20"/>
                <w:szCs w:val="20"/>
              </w:rPr>
              <w:br/>
              <w:t>1 litr po uwzględnieniu wskaźnika obniżki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  <w:hideMark/>
          </w:tcPr>
          <w:p w14:paraId="386ECD02" w14:textId="77777777" w:rsidR="006914AE" w:rsidRDefault="006914AE" w:rsidP="006914AE">
            <w:pPr>
              <w:pStyle w:val="Akapitzlist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14AE">
              <w:rPr>
                <w:rFonts w:asciiTheme="minorHAnsi" w:hAnsiTheme="minorHAnsi" w:cstheme="minorHAnsi"/>
                <w:sz w:val="20"/>
                <w:szCs w:val="20"/>
              </w:rPr>
              <w:t xml:space="preserve">szacunkowa ilość </w:t>
            </w:r>
          </w:p>
          <w:p w14:paraId="6FD0122C" w14:textId="69E60586" w:rsidR="006914AE" w:rsidRPr="006914AE" w:rsidRDefault="006914AE" w:rsidP="006914AE">
            <w:pPr>
              <w:pStyle w:val="Akapitzlist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14AE">
              <w:rPr>
                <w:rFonts w:asciiTheme="minorHAnsi" w:hAnsiTheme="minorHAnsi" w:cstheme="minorHAnsi"/>
                <w:sz w:val="20"/>
                <w:szCs w:val="20"/>
              </w:rPr>
              <w:t>(w litrach)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  <w:hideMark/>
          </w:tcPr>
          <w:p w14:paraId="1C56159A" w14:textId="77777777" w:rsidR="006914AE" w:rsidRPr="006914AE" w:rsidRDefault="006914AE" w:rsidP="006914AE">
            <w:pPr>
              <w:pStyle w:val="Akapitzlist"/>
              <w:spacing w:line="276" w:lineRule="auto"/>
              <w:ind w:left="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14AE">
              <w:rPr>
                <w:rFonts w:asciiTheme="minorHAnsi" w:hAnsiTheme="minorHAnsi" w:cstheme="minorHAnsi"/>
                <w:sz w:val="20"/>
                <w:szCs w:val="20"/>
              </w:rPr>
              <w:t>Cena końcowa brutto (po uwzględnieniu stałego upustu) 5x6</w:t>
            </w:r>
          </w:p>
        </w:tc>
      </w:tr>
      <w:tr w:rsidR="006914AE" w:rsidRPr="006914AE" w14:paraId="434867DE" w14:textId="77777777" w:rsidTr="006914AE">
        <w:trPr>
          <w:cantSplit/>
          <w:trHeight w:hRule="exact" w:val="98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841EF1F" w14:textId="77777777" w:rsidR="006914AE" w:rsidRPr="006914AE" w:rsidRDefault="006914AE" w:rsidP="006914AE">
            <w:pPr>
              <w:pStyle w:val="Akapitzlist"/>
              <w:spacing w:before="240" w:line="36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6914AE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7F334F" w14:textId="77777777" w:rsidR="006914AE" w:rsidRPr="006914AE" w:rsidRDefault="006914AE" w:rsidP="006914AE">
            <w:pPr>
              <w:pStyle w:val="Akapitzlist"/>
              <w:spacing w:before="240" w:line="360" w:lineRule="auto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6914AE">
              <w:rPr>
                <w:rFonts w:asciiTheme="minorHAnsi" w:hAnsiTheme="minorHAnsi" w:cstheme="minorHAnsi"/>
                <w:sz w:val="20"/>
                <w:szCs w:val="20"/>
              </w:rPr>
              <w:t>olej napędowy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EE01646" w14:textId="77777777" w:rsidR="006914AE" w:rsidRPr="006914AE" w:rsidRDefault="006914AE" w:rsidP="006914AE">
            <w:pPr>
              <w:pStyle w:val="Akapitzlist"/>
              <w:spacing w:before="2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5C3343A" w14:textId="77777777" w:rsidR="006914AE" w:rsidRPr="006914AE" w:rsidRDefault="006914AE" w:rsidP="006914AE">
            <w:pPr>
              <w:pStyle w:val="Akapitzlist"/>
              <w:spacing w:before="2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CB762C4" w14:textId="77777777" w:rsidR="006914AE" w:rsidRPr="006914AE" w:rsidRDefault="006914AE" w:rsidP="006914AE">
            <w:pPr>
              <w:pStyle w:val="Akapitzlist"/>
              <w:spacing w:before="2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2550745" w14:textId="77777777" w:rsidR="006914AE" w:rsidRPr="006914AE" w:rsidRDefault="006914AE" w:rsidP="006914AE">
            <w:pPr>
              <w:pStyle w:val="Akapitzlist"/>
              <w:spacing w:before="2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304A487" w14:textId="77C2AA8E" w:rsidR="006914AE" w:rsidRPr="006914AE" w:rsidRDefault="006914AE" w:rsidP="006914AE">
            <w:pPr>
              <w:pStyle w:val="Akapitzlist"/>
              <w:spacing w:before="240" w:line="360" w:lineRule="auto"/>
              <w:ind w:left="4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914AE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2 </w:t>
            </w:r>
            <w:r w:rsidRPr="006914AE">
              <w:rPr>
                <w:rFonts w:asciiTheme="minorHAnsi" w:hAnsiTheme="minorHAnsi" w:cstheme="minorHAnsi"/>
                <w:b/>
                <w:sz w:val="20"/>
                <w:szCs w:val="20"/>
              </w:rPr>
              <w:t>000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l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28AD4D" w14:textId="77777777" w:rsidR="006914AE" w:rsidRPr="006914AE" w:rsidRDefault="006914AE" w:rsidP="006914AE">
            <w:pPr>
              <w:pStyle w:val="Akapitzlist"/>
              <w:spacing w:before="2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78D5025" w14:textId="77777777" w:rsidR="006914AE" w:rsidRPr="006914AE" w:rsidRDefault="006914AE" w:rsidP="006914AE">
            <w:pPr>
              <w:pStyle w:val="Akapitzlist"/>
              <w:spacing w:before="2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14AE" w:rsidRPr="006914AE" w14:paraId="52917A02" w14:textId="77777777" w:rsidTr="006914AE">
        <w:trPr>
          <w:cantSplit/>
          <w:trHeight w:hRule="exact" w:val="8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BC593FA" w14:textId="77777777" w:rsidR="006914AE" w:rsidRPr="006914AE" w:rsidRDefault="006914AE" w:rsidP="006914AE">
            <w:pPr>
              <w:pStyle w:val="Akapitzlist"/>
              <w:spacing w:before="240" w:line="360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6914AE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ABFF9" w14:textId="77777777" w:rsidR="006914AE" w:rsidRPr="006914AE" w:rsidRDefault="006914AE" w:rsidP="006914AE">
            <w:pPr>
              <w:pStyle w:val="Akapitzlist"/>
              <w:spacing w:before="240" w:line="360" w:lineRule="auto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6914AE">
              <w:rPr>
                <w:rFonts w:asciiTheme="minorHAnsi" w:hAnsiTheme="minorHAnsi" w:cstheme="minorHAnsi"/>
                <w:sz w:val="20"/>
                <w:szCs w:val="20"/>
              </w:rPr>
              <w:t>benzyna bezołowiowa Pb 95</w:t>
            </w:r>
          </w:p>
          <w:p w14:paraId="7E33B1B5" w14:textId="77777777" w:rsidR="006914AE" w:rsidRPr="006914AE" w:rsidRDefault="006914AE" w:rsidP="006914AE">
            <w:pPr>
              <w:pStyle w:val="Akapitzlist"/>
              <w:spacing w:before="240" w:line="360" w:lineRule="auto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0356F82" w14:textId="77777777" w:rsidR="006914AE" w:rsidRPr="006914AE" w:rsidRDefault="006914AE" w:rsidP="006914AE">
            <w:pPr>
              <w:pStyle w:val="Akapitzlist"/>
              <w:spacing w:before="2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D03805B" w14:textId="77777777" w:rsidR="006914AE" w:rsidRPr="006914AE" w:rsidRDefault="006914AE" w:rsidP="006914AE">
            <w:pPr>
              <w:pStyle w:val="Akapitzlist"/>
              <w:spacing w:before="2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A5FEA64" w14:textId="77777777" w:rsidR="006914AE" w:rsidRPr="006914AE" w:rsidRDefault="006914AE" w:rsidP="006914AE">
            <w:pPr>
              <w:pStyle w:val="Akapitzlist"/>
              <w:spacing w:before="2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FD52B" w14:textId="7C808BAF" w:rsidR="006914AE" w:rsidRPr="006914AE" w:rsidRDefault="006914AE" w:rsidP="006914AE">
            <w:pPr>
              <w:pStyle w:val="Akapitzlist"/>
              <w:spacing w:before="240" w:line="360" w:lineRule="auto"/>
              <w:ind w:left="4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914AE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 5</w:t>
            </w:r>
            <w:r w:rsidRPr="006914AE">
              <w:rPr>
                <w:rFonts w:asciiTheme="minorHAnsi" w:hAnsiTheme="minorHAnsi" w:cstheme="minorHAnsi"/>
                <w:b/>
                <w:sz w:val="20"/>
                <w:szCs w:val="20"/>
              </w:rPr>
              <w:t>00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l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091C077" w14:textId="77777777" w:rsidR="006914AE" w:rsidRPr="006914AE" w:rsidRDefault="006914AE" w:rsidP="006914AE">
            <w:pPr>
              <w:pStyle w:val="Akapitzlist"/>
              <w:spacing w:before="2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914AE" w:rsidRPr="006914AE" w14:paraId="761F2902" w14:textId="77777777" w:rsidTr="006914AE">
        <w:trPr>
          <w:cantSplit/>
          <w:trHeight w:hRule="exact" w:val="54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28455" w14:textId="5CDE042B" w:rsidR="006914AE" w:rsidRPr="006914AE" w:rsidRDefault="006914AE" w:rsidP="006914AE">
            <w:pPr>
              <w:pStyle w:val="Akapitzlist"/>
              <w:spacing w:before="240" w:line="360" w:lineRule="auto"/>
              <w:ind w:left="284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B700C" w14:textId="77777777" w:rsidR="006914AE" w:rsidRPr="006914AE" w:rsidRDefault="006914AE" w:rsidP="006914AE">
            <w:pPr>
              <w:pStyle w:val="Akapitzlist"/>
              <w:spacing w:before="240"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8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726348E" w14:textId="60DCA1D9" w:rsidR="006914AE" w:rsidRPr="006914AE" w:rsidRDefault="006914AE" w:rsidP="006914AE">
            <w:pPr>
              <w:pStyle w:val="Akapitzlist"/>
              <w:tabs>
                <w:tab w:val="left" w:pos="4845"/>
              </w:tabs>
              <w:spacing w:before="240" w:line="360" w:lineRule="auto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914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ab/>
            </w:r>
            <w:r w:rsidRPr="006914AE">
              <w:rPr>
                <w:rFonts w:ascii="Calibri" w:hAnsi="Calibri" w:cs="Calibri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FBB0E44" w14:textId="77777777" w:rsidR="006914AE" w:rsidRPr="006914AE" w:rsidRDefault="006914AE" w:rsidP="006914AE">
            <w:pPr>
              <w:pStyle w:val="Akapitzlist"/>
              <w:spacing w:before="240"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30669E58" w14:textId="77777777" w:rsidR="006914AE" w:rsidRPr="006914AE" w:rsidRDefault="006914AE" w:rsidP="006914AE">
      <w:pPr>
        <w:pStyle w:val="Akapitzlist"/>
        <w:spacing w:before="240" w:line="360" w:lineRule="auto"/>
        <w:ind w:left="284"/>
        <w:jc w:val="both"/>
        <w:rPr>
          <w:rFonts w:asciiTheme="minorHAnsi" w:hAnsiTheme="minorHAnsi" w:cstheme="minorHAnsi"/>
          <w:sz w:val="10"/>
          <w:szCs w:val="10"/>
        </w:rPr>
      </w:pPr>
    </w:p>
    <w:p w14:paraId="507F27BF" w14:textId="7E5C62F7" w:rsidR="006914AE" w:rsidRPr="006914AE" w:rsidRDefault="006914AE" w:rsidP="006914AE">
      <w:pPr>
        <w:pStyle w:val="Akapitzlist"/>
        <w:numPr>
          <w:ilvl w:val="0"/>
          <w:numId w:val="1"/>
        </w:numPr>
        <w:spacing w:before="240" w:line="360" w:lineRule="auto"/>
        <w:ind w:left="567" w:hanging="567"/>
        <w:jc w:val="both"/>
        <w:rPr>
          <w:rFonts w:ascii="Calibri" w:hAnsi="Calibri" w:cs="Calibri"/>
          <w:sz w:val="20"/>
          <w:szCs w:val="20"/>
          <w:highlight w:val="yellow"/>
        </w:rPr>
      </w:pPr>
      <w:r w:rsidRPr="006914AE">
        <w:rPr>
          <w:rFonts w:ascii="Calibri" w:hAnsi="Calibri" w:cs="Calibri"/>
          <w:sz w:val="20"/>
          <w:szCs w:val="20"/>
          <w:highlight w:val="yellow"/>
        </w:rPr>
        <w:t>Oświadczamy, że podane ceny za paliwa obowiązywały na stacji paliwowej Wykonawcy w dniu 2</w:t>
      </w:r>
      <w:r w:rsidRPr="006914AE">
        <w:rPr>
          <w:rFonts w:ascii="Calibri" w:hAnsi="Calibri" w:cs="Calibri"/>
          <w:sz w:val="20"/>
          <w:szCs w:val="20"/>
          <w:highlight w:val="yellow"/>
        </w:rPr>
        <w:t>5</w:t>
      </w:r>
      <w:r w:rsidRPr="006914AE">
        <w:rPr>
          <w:rFonts w:ascii="Calibri" w:hAnsi="Calibri" w:cs="Calibri"/>
          <w:sz w:val="20"/>
          <w:szCs w:val="20"/>
          <w:highlight w:val="yellow"/>
        </w:rPr>
        <w:t>.02.202</w:t>
      </w:r>
      <w:r w:rsidRPr="006914AE">
        <w:rPr>
          <w:rFonts w:ascii="Calibri" w:hAnsi="Calibri" w:cs="Calibri"/>
          <w:sz w:val="20"/>
          <w:szCs w:val="20"/>
          <w:highlight w:val="yellow"/>
        </w:rPr>
        <w:t>6</w:t>
      </w:r>
      <w:r w:rsidRPr="006914AE">
        <w:rPr>
          <w:rFonts w:ascii="Calibri" w:hAnsi="Calibri" w:cs="Calibri"/>
          <w:sz w:val="20"/>
          <w:szCs w:val="20"/>
          <w:highlight w:val="yellow"/>
        </w:rPr>
        <w:t xml:space="preserve"> r., na potwierdzenie czego dołączamy do oferty dokumenty fiskalne z dnia </w:t>
      </w:r>
      <w:r w:rsidRPr="006914AE">
        <w:rPr>
          <w:rFonts w:ascii="Calibri" w:hAnsi="Calibri" w:cs="Calibri"/>
          <w:sz w:val="20"/>
          <w:szCs w:val="20"/>
          <w:highlight w:val="yellow"/>
        </w:rPr>
        <w:t>25</w:t>
      </w:r>
      <w:r w:rsidRPr="006914AE">
        <w:rPr>
          <w:rFonts w:ascii="Calibri" w:hAnsi="Calibri" w:cs="Calibri"/>
          <w:sz w:val="20"/>
          <w:szCs w:val="20"/>
          <w:highlight w:val="yellow"/>
        </w:rPr>
        <w:t>.0</w:t>
      </w:r>
      <w:r w:rsidRPr="006914AE">
        <w:rPr>
          <w:rFonts w:ascii="Calibri" w:hAnsi="Calibri" w:cs="Calibri"/>
          <w:sz w:val="20"/>
          <w:szCs w:val="20"/>
          <w:highlight w:val="yellow"/>
        </w:rPr>
        <w:t>2</w:t>
      </w:r>
      <w:r w:rsidRPr="006914AE">
        <w:rPr>
          <w:rFonts w:ascii="Calibri" w:hAnsi="Calibri" w:cs="Calibri"/>
          <w:sz w:val="20"/>
          <w:szCs w:val="20"/>
          <w:highlight w:val="yellow"/>
        </w:rPr>
        <w:t>.202</w:t>
      </w:r>
      <w:r w:rsidRPr="006914AE">
        <w:rPr>
          <w:rFonts w:ascii="Calibri" w:hAnsi="Calibri" w:cs="Calibri"/>
          <w:sz w:val="20"/>
          <w:szCs w:val="20"/>
          <w:highlight w:val="yellow"/>
        </w:rPr>
        <w:t>6</w:t>
      </w:r>
      <w:r w:rsidRPr="006914AE">
        <w:rPr>
          <w:rFonts w:ascii="Calibri" w:hAnsi="Calibri" w:cs="Calibri"/>
          <w:sz w:val="20"/>
          <w:szCs w:val="20"/>
          <w:highlight w:val="yellow"/>
        </w:rPr>
        <w:t>r.</w:t>
      </w:r>
    </w:p>
    <w:p w14:paraId="549B0181" w14:textId="3924B456" w:rsidR="006914AE" w:rsidRPr="006914AE" w:rsidRDefault="006914AE" w:rsidP="006914AE">
      <w:pPr>
        <w:pStyle w:val="Akapitzlist"/>
        <w:spacing w:before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914AE">
        <w:rPr>
          <w:rFonts w:ascii="Calibri" w:hAnsi="Calibri" w:cs="Calibri"/>
          <w:sz w:val="20"/>
          <w:szCs w:val="20"/>
          <w:highlight w:val="yellow"/>
        </w:rPr>
        <w:t>(Zamawiający zastrzega sobie prawo do weryfikacji ceny wskazanej przez Wykonawcę.)</w:t>
      </w:r>
    </w:p>
    <w:p w14:paraId="65E56C05" w14:textId="0DF03E84" w:rsidR="00B9086B" w:rsidRPr="00953059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53059">
        <w:rPr>
          <w:rFonts w:asciiTheme="minorHAnsi" w:hAnsiTheme="minorHAnsi" w:cstheme="minorHAnsi"/>
          <w:b/>
          <w:sz w:val="20"/>
          <w:szCs w:val="20"/>
        </w:rPr>
        <w:t>OŚWIADCZAMY</w:t>
      </w:r>
      <w:r w:rsidRPr="00953059">
        <w:rPr>
          <w:rFonts w:asciiTheme="minorHAnsi" w:hAnsiTheme="minorHAnsi" w:cstheme="minorHAnsi"/>
          <w:sz w:val="20"/>
          <w:szCs w:val="20"/>
        </w:rPr>
        <w:t>, że:</w:t>
      </w:r>
    </w:p>
    <w:p w14:paraId="2D6DED2F" w14:textId="6E5AF20E" w:rsidR="00ED4154" w:rsidRPr="00953059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953059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6914AE">
        <w:rPr>
          <w:rFonts w:asciiTheme="minorHAnsi" w:hAnsiTheme="minorHAnsi" w:cstheme="minorHAnsi"/>
          <w:sz w:val="20"/>
          <w:szCs w:val="20"/>
        </w:rPr>
        <w:t>zapisami Zaproszenia</w:t>
      </w:r>
      <w:r w:rsidRPr="00953059">
        <w:rPr>
          <w:rFonts w:asciiTheme="minorHAnsi" w:hAnsiTheme="minorHAnsi" w:cstheme="minorHAnsi"/>
          <w:sz w:val="20"/>
          <w:szCs w:val="20"/>
        </w:rPr>
        <w:t xml:space="preserve"> uznajemy się za związanych </w:t>
      </w:r>
      <w:r w:rsidR="00ED4154" w:rsidRPr="00953059">
        <w:rPr>
          <w:rFonts w:asciiTheme="minorHAnsi" w:hAnsiTheme="minorHAnsi" w:cstheme="minorHAnsi"/>
          <w:sz w:val="20"/>
          <w:szCs w:val="20"/>
        </w:rPr>
        <w:t xml:space="preserve">z </w:t>
      </w:r>
      <w:r w:rsidRPr="00953059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953059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953059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953059">
        <w:rPr>
          <w:rFonts w:asciiTheme="minorHAnsi" w:hAnsiTheme="minorHAnsi" w:cstheme="minorHAnsi"/>
          <w:sz w:val="20"/>
          <w:szCs w:val="20"/>
        </w:rPr>
        <w:t>,</w:t>
      </w:r>
    </w:p>
    <w:p w14:paraId="0D5007A1" w14:textId="77777777" w:rsidR="00BC4F99" w:rsidRPr="0095305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953059">
        <w:rPr>
          <w:rFonts w:asciiTheme="minorHAnsi" w:hAnsiTheme="minorHAnsi" w:cstheme="minorHAnsi"/>
          <w:sz w:val="20"/>
          <w:szCs w:val="20"/>
        </w:rPr>
        <w:lastRenderedPageBreak/>
        <w:t xml:space="preserve">zamierzamy / nie zamierzamy powierzyć </w:t>
      </w:r>
      <w:r w:rsidR="00C754AE" w:rsidRPr="00953059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953059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953059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953059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953059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953059" w14:paraId="4CBC7D69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2415E97" w14:textId="77777777" w:rsidR="006522FA" w:rsidRPr="00953059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3059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0D69C0D" w14:textId="77777777" w:rsidR="006522FA" w:rsidRPr="00953059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3059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42D665B" w14:textId="77777777" w:rsidR="006522FA" w:rsidRPr="00953059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3059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953059" w14:paraId="58CFAFEC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40281" w14:textId="77777777" w:rsidR="006522FA" w:rsidRPr="0095305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0F524" w14:textId="77777777" w:rsidR="006522FA" w:rsidRPr="0095305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93DAC" w14:textId="77777777" w:rsidR="006522FA" w:rsidRPr="0095305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953059" w14:paraId="10DADE60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CD2AB" w14:textId="77777777" w:rsidR="006522FA" w:rsidRPr="0095305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AAD1B" w14:textId="77777777" w:rsidR="006522FA" w:rsidRPr="0095305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FCD7B" w14:textId="77777777" w:rsidR="006522FA" w:rsidRPr="0095305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791B190" w14:textId="77777777" w:rsidR="00552F9C" w:rsidRPr="00953059" w:rsidRDefault="00552F9C" w:rsidP="00552F9C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50DA5148" w14:textId="2BB366CD" w:rsidR="00640768" w:rsidRPr="00953059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953059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953059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953059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953059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953059">
        <w:rPr>
          <w:rFonts w:asciiTheme="minorHAnsi" w:hAnsiTheme="minorHAnsi" w:cstheme="minorHAnsi"/>
          <w:sz w:val="20"/>
          <w:szCs w:val="20"/>
        </w:rPr>
        <w:t xml:space="preserve">, które zostały zawarte w </w:t>
      </w:r>
      <w:r w:rsidR="006914AE">
        <w:rPr>
          <w:rFonts w:asciiTheme="minorHAnsi" w:hAnsiTheme="minorHAnsi" w:cstheme="minorHAnsi"/>
          <w:sz w:val="20"/>
          <w:szCs w:val="20"/>
        </w:rPr>
        <w:t>Zaproszeniu</w:t>
      </w:r>
      <w:r w:rsidRPr="00953059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953059">
        <w:rPr>
          <w:rFonts w:asciiTheme="minorHAnsi" w:hAnsiTheme="minorHAnsi" w:cstheme="minorHAnsi"/>
          <w:sz w:val="20"/>
          <w:szCs w:val="20"/>
        </w:rPr>
        <w:t>,</w:t>
      </w:r>
      <w:r w:rsidRPr="00953059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953059">
        <w:rPr>
          <w:rFonts w:asciiTheme="minorHAnsi" w:hAnsiTheme="minorHAnsi" w:cstheme="minorHAnsi"/>
          <w:sz w:val="20"/>
          <w:szCs w:val="20"/>
        </w:rPr>
        <w:t>,</w:t>
      </w:r>
      <w:r w:rsidRPr="00953059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953059">
        <w:rPr>
          <w:rFonts w:asciiTheme="minorHAnsi" w:hAnsiTheme="minorHAnsi" w:cstheme="minorHAnsi"/>
          <w:sz w:val="20"/>
          <w:szCs w:val="20"/>
        </w:rPr>
        <w:t>,</w:t>
      </w:r>
    </w:p>
    <w:p w14:paraId="626D1C3C" w14:textId="77777777" w:rsidR="00525EFF" w:rsidRPr="00953059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953059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953059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953059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953059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953059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953059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953059">
        <w:rPr>
          <w:rFonts w:asciiTheme="minorHAnsi" w:hAnsiTheme="minorHAnsi" w:cstheme="minorHAnsi"/>
          <w:sz w:val="20"/>
          <w:szCs w:val="20"/>
        </w:rPr>
        <w:t>.</w:t>
      </w:r>
    </w:p>
    <w:p w14:paraId="0EE104EA" w14:textId="77777777" w:rsidR="002C23F2" w:rsidRPr="00953059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53059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953059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953059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953059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953059">
        <w:rPr>
          <w:rFonts w:asciiTheme="minorHAnsi" w:hAnsiTheme="minorHAnsi" w:cstheme="minorHAnsi"/>
          <w:bCs/>
          <w:sz w:val="20"/>
          <w:szCs w:val="20"/>
        </w:rPr>
        <w:t>:</w:t>
      </w:r>
    </w:p>
    <w:p w14:paraId="698633B0" w14:textId="53F445E0" w:rsidR="00CE1552" w:rsidRPr="00953059" w:rsidRDefault="006914AE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6FC79414" wp14:editId="753D83C0">
            <wp:extent cx="1809750" cy="219075"/>
            <wp:effectExtent l="0" t="0" r="0" b="0"/>
            <wp:docPr id="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9C6FF" w14:textId="77777777" w:rsidR="00CE1552" w:rsidRPr="00953059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53059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953059">
        <w:rPr>
          <w:rFonts w:asciiTheme="minorHAnsi" w:hAnsiTheme="minorHAnsi" w:cstheme="minorHAnsi"/>
          <w:bCs/>
          <w:sz w:val="20"/>
          <w:szCs w:val="20"/>
        </w:rPr>
        <w:t>(</w:t>
      </w:r>
      <w:r w:rsidR="008A3551" w:rsidRPr="00953059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953059">
        <w:rPr>
          <w:rFonts w:asciiTheme="minorHAnsi" w:hAnsiTheme="minorHAnsi" w:cstheme="minorHAnsi"/>
          <w:bCs/>
          <w:sz w:val="20"/>
          <w:szCs w:val="20"/>
        </w:rPr>
        <w:t>).</w:t>
      </w:r>
    </w:p>
    <w:p w14:paraId="46D3F93B" w14:textId="77777777" w:rsidR="003A37A9" w:rsidRPr="00953059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4D0D290B" w14:textId="3CD7465B" w:rsidR="003A37A9" w:rsidRPr="00953059" w:rsidRDefault="006914AE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5688AE7D" wp14:editId="08799F0C">
            <wp:extent cx="2295525" cy="276225"/>
            <wp:effectExtent l="0" t="0" r="0" b="0"/>
            <wp:docPr id="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C7852" w14:textId="77777777" w:rsidR="003A37A9" w:rsidRPr="00953059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53059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8A3551" w:rsidRPr="00953059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953059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953059" w14:paraId="55926ACC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6D095CA" w14:textId="77777777" w:rsidR="003A37A9" w:rsidRPr="0095305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53059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0F4278" w14:textId="77777777" w:rsidR="003A37A9" w:rsidRPr="0095305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53059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375D880" w14:textId="77777777" w:rsidR="003A37A9" w:rsidRPr="0095305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53059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AFF775A" w14:textId="77777777" w:rsidR="003A37A9" w:rsidRPr="0095305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53059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953059" w14:paraId="36862E35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E94D" w14:textId="77777777" w:rsidR="003A37A9" w:rsidRPr="0095305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1CF8" w14:textId="77777777" w:rsidR="003A37A9" w:rsidRPr="0095305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2272" w14:textId="77777777" w:rsidR="003A37A9" w:rsidRPr="0095305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4CC6" w14:textId="77777777" w:rsidR="003A37A9" w:rsidRPr="0095305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953059" w14:paraId="438B46DA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7EC5" w14:textId="77777777" w:rsidR="003A37A9" w:rsidRPr="0095305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2B67" w14:textId="77777777" w:rsidR="003A37A9" w:rsidRPr="0095305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CE1B" w14:textId="77777777" w:rsidR="003A37A9" w:rsidRPr="0095305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CAC8" w14:textId="77777777" w:rsidR="003A37A9" w:rsidRPr="0095305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5129FE1F" w14:textId="77777777" w:rsidR="00525EFF" w:rsidRPr="00953059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53059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953059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953059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953059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953059">
        <w:rPr>
          <w:rFonts w:asciiTheme="minorHAnsi" w:hAnsiTheme="minorHAnsi" w:cstheme="minorHAnsi"/>
          <w:sz w:val="20"/>
          <w:szCs w:val="20"/>
        </w:rPr>
        <w:t>przedmiotowego postępowania</w:t>
      </w:r>
      <w:r w:rsidRPr="00953059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953059" w14:paraId="566760C9" w14:textId="77777777" w:rsidTr="00B56BE6">
        <w:tc>
          <w:tcPr>
            <w:tcW w:w="1984" w:type="dxa"/>
            <w:vAlign w:val="center"/>
          </w:tcPr>
          <w:p w14:paraId="5306DECD" w14:textId="77777777" w:rsidR="00AE2ACB" w:rsidRPr="0095305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53059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499E3BC2" w14:textId="77777777" w:rsidR="00AE2ACB" w:rsidRPr="0095305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953059" w14:paraId="460F2AFC" w14:textId="77777777" w:rsidTr="00B56BE6">
        <w:tc>
          <w:tcPr>
            <w:tcW w:w="1984" w:type="dxa"/>
            <w:vAlign w:val="center"/>
          </w:tcPr>
          <w:p w14:paraId="56F8DAA8" w14:textId="77777777" w:rsidR="00AE2ACB" w:rsidRPr="0095305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53059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23E93E7E" w14:textId="77777777" w:rsidR="00AE2ACB" w:rsidRPr="0095305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953059" w14:paraId="2C1C8E6F" w14:textId="77777777" w:rsidTr="00B56BE6">
        <w:tc>
          <w:tcPr>
            <w:tcW w:w="1984" w:type="dxa"/>
            <w:vAlign w:val="center"/>
          </w:tcPr>
          <w:p w14:paraId="4EF0DCC3" w14:textId="77777777" w:rsidR="00AE2ACB" w:rsidRPr="0095305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953059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09520F2B" w14:textId="77777777" w:rsidR="00AE2ACB" w:rsidRPr="0095305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5E90F96F" w14:textId="77777777" w:rsidR="00525EFF" w:rsidRPr="00953059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953059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953059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953059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953059">
        <w:rPr>
          <w:rFonts w:asciiTheme="minorHAnsi" w:hAnsiTheme="minorHAnsi" w:cstheme="minorHAnsi"/>
          <w:sz w:val="20"/>
          <w:szCs w:val="20"/>
        </w:rPr>
        <w:t>, stanowiąc</w:t>
      </w:r>
      <w:r w:rsidRPr="00953059">
        <w:rPr>
          <w:rFonts w:asciiTheme="minorHAnsi" w:hAnsiTheme="minorHAnsi" w:cstheme="minorHAnsi"/>
          <w:sz w:val="20"/>
          <w:szCs w:val="20"/>
        </w:rPr>
        <w:t>e</w:t>
      </w:r>
      <w:r w:rsidR="00AF4AC3" w:rsidRPr="00953059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953059">
        <w:rPr>
          <w:rFonts w:asciiTheme="minorHAnsi" w:hAnsiTheme="minorHAnsi" w:cstheme="minorHAnsi"/>
          <w:sz w:val="20"/>
          <w:szCs w:val="20"/>
        </w:rPr>
        <w:t>:</w:t>
      </w:r>
    </w:p>
    <w:p w14:paraId="7ABE119B" w14:textId="77777777" w:rsidR="009B316D" w:rsidRPr="00953059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953059">
        <w:rPr>
          <w:rFonts w:asciiTheme="minorHAnsi" w:hAnsiTheme="minorHAnsi" w:cstheme="minorHAnsi"/>
          <w:i/>
          <w:iCs/>
          <w:color w:val="0070C0"/>
          <w:sz w:val="16"/>
          <w:szCs w:val="16"/>
        </w:rPr>
        <w:lastRenderedPageBreak/>
        <w:t xml:space="preserve">(należy </w:t>
      </w:r>
      <w:r w:rsidR="00EA28A0" w:rsidRPr="00953059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953059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68B651EE" w14:textId="77777777" w:rsidR="007D475B" w:rsidRPr="00953059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53059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953059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35720395" w14:textId="77777777" w:rsidR="0097776D" w:rsidRPr="00953059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53059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953059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953059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953059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72004916" w14:textId="77777777" w:rsidR="004D4F17" w:rsidRPr="00953059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1000C8A8" w14:textId="77777777" w:rsidR="00814ACA" w:rsidRPr="00953059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953059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091E8BA8" w14:textId="77777777" w:rsidR="00814ACA" w:rsidRPr="00953059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953059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953059">
        <w:rPr>
          <w:rFonts w:asciiTheme="minorHAnsi" w:hAnsiTheme="minorHAnsi" w:cstheme="minorHAnsi"/>
          <w:iCs/>
          <w:sz w:val="16"/>
          <w:szCs w:val="16"/>
        </w:rPr>
        <w:t>[podpis</w:t>
      </w:r>
      <w:r w:rsidRPr="00953059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953059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953059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953059" w:rsidSect="00C11FE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61E3D" w14:textId="77777777" w:rsidR="00F95A3A" w:rsidRDefault="00F95A3A" w:rsidP="00FF57EE">
      <w:r>
        <w:separator/>
      </w:r>
    </w:p>
  </w:endnote>
  <w:endnote w:type="continuationSeparator" w:id="0">
    <w:p w14:paraId="094D7C2E" w14:textId="77777777" w:rsidR="00F95A3A" w:rsidRDefault="00F95A3A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9F931" w14:textId="77777777" w:rsidR="007D4937" w:rsidRDefault="007D49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5C9A3" w14:textId="714D872D" w:rsidR="009250BA" w:rsidRDefault="00563DC0" w:rsidP="009250BA">
    <w:pPr>
      <w:pStyle w:val="Stopka"/>
      <w:tabs>
        <w:tab w:val="left" w:pos="1984"/>
      </w:tabs>
      <w:ind w:left="-709" w:right="-568"/>
      <w:rPr>
        <w:szCs w:val="20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</w:r>
    <w:r w:rsidR="006914AE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E952D40" wp14:editId="7B1F0D48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71025172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FB325D" id="Łącznik prosty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" w:name="_Hlk204079734"/>
    <w:bookmarkStart w:id="2" w:name="_Hlk204666669"/>
    <w:r w:rsidR="009250BA">
      <w:tab/>
    </w:r>
  </w:p>
  <w:p w14:paraId="379F33C5" w14:textId="1F4566CE" w:rsidR="00563DC0" w:rsidRPr="00563DC0" w:rsidRDefault="009250BA" w:rsidP="009250BA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9250BA">
      <w:rPr>
        <w:rFonts w:ascii="Calibri" w:hAnsi="Calibri" w:cs="Calibri"/>
        <w:sz w:val="15"/>
        <w:szCs w:val="15"/>
      </w:rPr>
      <w:t xml:space="preserve">SPZOZ w Siedlcach:   NIP: 821-205-60-50,  </w:t>
    </w:r>
    <w:r w:rsidRPr="009250BA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1"/>
    <w:r w:rsidRPr="009250BA">
      <w:rPr>
        <w:rFonts w:ascii="Calibri" w:hAnsi="Calibri" w:cs="Calibri"/>
        <w:color w:val="202C82"/>
        <w:sz w:val="15"/>
        <w:szCs w:val="15"/>
      </w:rPr>
      <w:tab/>
    </w:r>
    <w:bookmarkEnd w:id="2"/>
    <w:r w:rsidR="00563DC0" w:rsidRPr="009250BA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9250BA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9250BA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9250BA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9250BA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9250BA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9250BA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9250BA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9250BA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9250BA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9250BA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9250BA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8FF5C" w14:textId="77777777" w:rsidR="007D4937" w:rsidRDefault="007D49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6F5A9" w14:textId="77777777" w:rsidR="00F95A3A" w:rsidRDefault="00F95A3A" w:rsidP="00FF57EE">
      <w:r>
        <w:separator/>
      </w:r>
    </w:p>
  </w:footnote>
  <w:footnote w:type="continuationSeparator" w:id="0">
    <w:p w14:paraId="580DF12E" w14:textId="77777777" w:rsidR="00F95A3A" w:rsidRDefault="00F95A3A" w:rsidP="00FF57EE">
      <w:r>
        <w:continuationSeparator/>
      </w:r>
    </w:p>
  </w:footnote>
  <w:footnote w:id="1">
    <w:p w14:paraId="5E039177" w14:textId="77777777" w:rsidR="00563DC0" w:rsidRPr="009250BA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9250BA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9250BA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9250BA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  <w:r w:rsidR="00563DC0" w:rsidRPr="009250BA">
        <w:rPr>
          <w:rFonts w:asciiTheme="minorHAnsi" w:hAnsiTheme="minorHAnsi" w:cstheme="minorHAnsi"/>
          <w:color w:val="0070C0"/>
          <w:sz w:val="16"/>
          <w:szCs w:val="16"/>
        </w:rPr>
        <w:t xml:space="preserve">. </w:t>
      </w:r>
    </w:p>
    <w:p w14:paraId="49F07ACA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9250BA">
        <w:rPr>
          <w:rFonts w:asciiTheme="minorHAnsi" w:hAnsiTheme="minorHAnsi" w:cstheme="minorHAnsi"/>
          <w:color w:val="0070C0"/>
          <w:sz w:val="16"/>
          <w:szCs w:val="16"/>
        </w:rPr>
        <w:t>Definicja mikro, małego i średniego przedsiębiorcy znajduje się w art. 7 ust. 1 pkt 1, 2 i 3 ustawy z dnia 6 marca 2018 r. Prawo przedsiębiorców (</w:t>
      </w:r>
      <w:r w:rsidR="00216425" w:rsidRPr="009250BA">
        <w:rPr>
          <w:rFonts w:asciiTheme="minorHAnsi" w:hAnsiTheme="minorHAnsi" w:cstheme="minorHAnsi"/>
          <w:color w:val="0070C0"/>
          <w:sz w:val="16"/>
          <w:szCs w:val="16"/>
        </w:rPr>
        <w:t>t.j. Dz. U. z 202</w:t>
      </w:r>
      <w:r w:rsidR="000B2973" w:rsidRPr="009250BA">
        <w:rPr>
          <w:rFonts w:asciiTheme="minorHAnsi" w:hAnsiTheme="minorHAnsi" w:cstheme="minorHAnsi"/>
          <w:color w:val="0070C0"/>
          <w:sz w:val="16"/>
          <w:szCs w:val="16"/>
        </w:rPr>
        <w:t>4</w:t>
      </w:r>
      <w:r w:rsidR="00216425" w:rsidRPr="009250BA">
        <w:rPr>
          <w:rFonts w:asciiTheme="minorHAnsi" w:hAnsiTheme="minorHAnsi" w:cstheme="minorHAnsi"/>
          <w:color w:val="0070C0"/>
          <w:sz w:val="16"/>
          <w:szCs w:val="16"/>
        </w:rPr>
        <w:t>r. poz. 2</w:t>
      </w:r>
      <w:r w:rsidR="000B2973" w:rsidRPr="009250BA">
        <w:rPr>
          <w:rFonts w:asciiTheme="minorHAnsi" w:hAnsiTheme="minorHAnsi" w:cstheme="minorHAnsi"/>
          <w:color w:val="0070C0"/>
          <w:sz w:val="16"/>
          <w:szCs w:val="16"/>
        </w:rPr>
        <w:t>36</w:t>
      </w:r>
      <w:r w:rsidRPr="009250BA">
        <w:rPr>
          <w:rFonts w:asciiTheme="minorHAnsi" w:hAnsiTheme="minorHAnsi" w:cstheme="minorHAnsi"/>
          <w:color w:val="0070C0"/>
          <w:sz w:val="16"/>
          <w:szCs w:val="16"/>
        </w:rPr>
        <w:t>).</w:t>
      </w:r>
    </w:p>
  </w:footnote>
  <w:footnote w:id="2">
    <w:p w14:paraId="29A37B30" w14:textId="77777777" w:rsidR="00C754AE" w:rsidRPr="009250BA" w:rsidRDefault="00C754AE">
      <w:pPr>
        <w:pStyle w:val="Tekstprzypisudolnego"/>
        <w:rPr>
          <w:rFonts w:asciiTheme="minorHAnsi" w:hAnsiTheme="minorHAnsi" w:cstheme="minorHAnsi"/>
          <w:color w:val="0070C0"/>
          <w:sz w:val="18"/>
          <w:szCs w:val="18"/>
        </w:rPr>
      </w:pPr>
      <w:r w:rsidRPr="009250BA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9250BA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9250BA">
        <w:rPr>
          <w:rFonts w:asciiTheme="minorHAnsi" w:hAnsiTheme="minorHAnsi" w:cstheme="minorHAnsi"/>
          <w:color w:val="0070C0"/>
          <w:sz w:val="16"/>
          <w:szCs w:val="16"/>
        </w:rPr>
        <w:t>Niepotrzebne skreślić</w:t>
      </w:r>
    </w:p>
  </w:footnote>
  <w:footnote w:id="3">
    <w:p w14:paraId="7FB9B82D" w14:textId="77777777" w:rsidR="00640768" w:rsidRPr="009250BA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9250BA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9250BA">
        <w:rPr>
          <w:rFonts w:asciiTheme="minorHAnsi" w:hAnsiTheme="minorHAnsi" w:cstheme="minorHAnsi"/>
          <w:color w:val="0070C0"/>
          <w:sz w:val="16"/>
          <w:szCs w:val="16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2DB8B17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9250BA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9250BA">
        <w:rPr>
          <w:rFonts w:asciiTheme="minorHAnsi" w:hAnsiTheme="minorHAnsi" w:cstheme="minorHAnsi"/>
          <w:color w:val="0070C0"/>
          <w:sz w:val="16"/>
          <w:szCs w:val="16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9250BA">
        <w:rPr>
          <w:rFonts w:asciiTheme="minorHAnsi" w:hAnsiTheme="minorHAnsi" w:cstheme="minorHAnsi"/>
          <w:color w:val="0070C0"/>
          <w:sz w:val="16"/>
          <w:szCs w:val="16"/>
        </w:rPr>
        <w:t xml:space="preserve">należy </w:t>
      </w:r>
      <w:r w:rsidRPr="009250BA">
        <w:rPr>
          <w:rFonts w:asciiTheme="minorHAnsi" w:hAnsiTheme="minorHAnsi" w:cstheme="minorHAnsi"/>
          <w:color w:val="0070C0"/>
          <w:sz w:val="16"/>
          <w:szCs w:val="16"/>
        </w:rPr>
        <w:t>usun</w:t>
      </w:r>
      <w:r w:rsidR="00253194" w:rsidRPr="009250BA">
        <w:rPr>
          <w:rFonts w:asciiTheme="minorHAnsi" w:hAnsiTheme="minorHAnsi" w:cstheme="minorHAnsi"/>
          <w:color w:val="0070C0"/>
          <w:sz w:val="16"/>
          <w:szCs w:val="16"/>
        </w:rPr>
        <w:t>ąć</w:t>
      </w:r>
      <w:r w:rsidRPr="009250BA">
        <w:rPr>
          <w:rFonts w:asciiTheme="minorHAnsi" w:hAnsiTheme="minorHAnsi" w:cstheme="minorHAnsi"/>
          <w:color w:val="0070C0"/>
          <w:sz w:val="16"/>
          <w:szCs w:val="16"/>
        </w:rPr>
        <w:t xml:space="preserve"> treś</w:t>
      </w:r>
      <w:r w:rsidR="00253194" w:rsidRPr="009250BA">
        <w:rPr>
          <w:rFonts w:asciiTheme="minorHAnsi" w:hAnsiTheme="minorHAnsi" w:cstheme="minorHAnsi"/>
          <w:color w:val="0070C0"/>
          <w:sz w:val="16"/>
          <w:szCs w:val="16"/>
        </w:rPr>
        <w:t>ć</w:t>
      </w:r>
      <w:r w:rsidRPr="009250BA">
        <w:rPr>
          <w:rFonts w:asciiTheme="minorHAnsi" w:hAnsiTheme="minorHAnsi" w:cstheme="minorHAnsi"/>
          <w:color w:val="0070C0"/>
          <w:sz w:val="16"/>
          <w:szCs w:val="16"/>
        </w:rPr>
        <w:t xml:space="preserve"> oświadczenia</w:t>
      </w:r>
      <w:r w:rsidR="00253194" w:rsidRPr="009250BA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9250BA">
        <w:rPr>
          <w:rFonts w:asciiTheme="minorHAnsi" w:hAnsiTheme="minorHAnsi" w:cstheme="minorHAnsi"/>
          <w:color w:val="0070C0"/>
          <w:sz w:val="16"/>
          <w:szCs w:val="16"/>
        </w:rPr>
        <w:t>przez jego wykreślenie).</w:t>
      </w:r>
    </w:p>
  </w:footnote>
  <w:footnote w:id="5">
    <w:p w14:paraId="0B73A4D6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6E87510C" w14:textId="77777777" w:rsidR="00FD166E" w:rsidRPr="006914AE" w:rsidRDefault="00FD166E" w:rsidP="004D4F17">
      <w:pPr>
        <w:pStyle w:val="Tekstprzypisudolnego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6914AE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6914AE"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</w:t>
      </w:r>
      <w:r w:rsidR="004D4F17" w:rsidRPr="006914AE">
        <w:rPr>
          <w:rFonts w:asciiTheme="minorHAnsi" w:hAnsiTheme="minorHAnsi" w:cstheme="minorHAnsi"/>
          <w:color w:val="0070C0"/>
          <w:sz w:val="16"/>
          <w:szCs w:val="16"/>
        </w:rPr>
        <w:t>określony</w:t>
      </w:r>
      <w:r w:rsidRPr="006914AE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FC151A" w:rsidRPr="006914AE">
        <w:rPr>
          <w:rFonts w:asciiTheme="minorHAnsi" w:hAnsiTheme="minorHAnsi" w:cstheme="minorHAnsi"/>
          <w:color w:val="0070C0"/>
          <w:sz w:val="16"/>
          <w:szCs w:val="16"/>
        </w:rPr>
        <w:t xml:space="preserve">przez Zamawiającego </w:t>
      </w:r>
      <w:r w:rsidRPr="006914AE">
        <w:rPr>
          <w:rFonts w:asciiTheme="minorHAnsi" w:hAnsiTheme="minorHAnsi" w:cstheme="minorHAnsi"/>
          <w:color w:val="0070C0"/>
          <w:sz w:val="16"/>
          <w:szCs w:val="16"/>
        </w:rPr>
        <w:t>w dokumentach zamówienia</w:t>
      </w:r>
      <w:r w:rsidR="00FC151A" w:rsidRPr="006914AE">
        <w:rPr>
          <w:rFonts w:asciiTheme="minorHAnsi" w:hAnsiTheme="minorHAnsi" w:cstheme="minorHAnsi"/>
          <w:color w:val="0070C0"/>
          <w:sz w:val="16"/>
          <w:szCs w:val="16"/>
        </w:rPr>
        <w:t>,</w:t>
      </w:r>
      <w:r w:rsidRPr="006914AE">
        <w:rPr>
          <w:rFonts w:asciiTheme="minorHAnsi" w:hAnsiTheme="minorHAnsi" w:cstheme="minorHAnsi"/>
          <w:color w:val="0070C0"/>
          <w:sz w:val="16"/>
          <w:szCs w:val="16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D2C51" w14:textId="77777777" w:rsidR="007D4937" w:rsidRDefault="007D49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8E6C5" w14:textId="5B0DB9A2" w:rsidR="009250BA" w:rsidRPr="009250BA" w:rsidRDefault="006914AE" w:rsidP="009250BA">
    <w:pPr>
      <w:jc w:val="center"/>
      <w:rPr>
        <w:rFonts w:ascii="Calibri" w:hAnsi="Calibri" w:cs="Calibri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557DA13" wp14:editId="4D7D4D5D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Hlk204079769"/>
  </w:p>
  <w:p w14:paraId="69C9F1D3" w14:textId="77777777" w:rsidR="009250BA" w:rsidRDefault="009250BA" w:rsidP="009250BA">
    <w:pPr>
      <w:spacing w:line="360" w:lineRule="auto"/>
      <w:jc w:val="center"/>
      <w:rPr>
        <w:rFonts w:ascii="Calibri" w:eastAsia="Batang" w:hAnsi="Calibri" w:cs="Calibri"/>
        <w:b/>
        <w:sz w:val="20"/>
      </w:rPr>
    </w:pPr>
    <w:r w:rsidRPr="009250BA">
      <w:rPr>
        <w:rFonts w:ascii="Calibri" w:hAnsi="Calibri" w:cs="Calibri"/>
        <w:b/>
        <w:sz w:val="20"/>
      </w:rPr>
      <w:t xml:space="preserve">    </w:t>
    </w:r>
    <w:r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>
      <w:rPr>
        <w:rFonts w:ascii="Calibri" w:eastAsia="Batang" w:hAnsi="Calibri" w:cs="Calibri"/>
        <w:b/>
        <w:sz w:val="20"/>
      </w:rPr>
      <w:t>,</w:t>
    </w:r>
  </w:p>
  <w:p w14:paraId="034F18D4" w14:textId="500B7458" w:rsidR="009250BA" w:rsidRDefault="006914AE" w:rsidP="009250BA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655F29B" wp14:editId="50E082EC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1332897415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E77781" id="Łącznik prosty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 w:rsidR="009250BA">
      <w:rPr>
        <w:rFonts w:ascii="Calibri" w:eastAsia="Batang" w:hAnsi="Calibri" w:cs="Calibri"/>
        <w:b/>
        <w:sz w:val="20"/>
      </w:rPr>
      <w:t xml:space="preserve"> www.spzoz-siedlce.pl</w:t>
    </w:r>
    <w:bookmarkEnd w:id="0"/>
  </w:p>
  <w:p w14:paraId="689F9BF5" w14:textId="77777777" w:rsidR="009250BA" w:rsidRDefault="009250BA">
    <w:pPr>
      <w:pStyle w:val="Nagwek"/>
      <w:rPr>
        <w:rFonts w:asciiTheme="minorHAnsi" w:hAnsiTheme="minorHAnsi" w:cstheme="minorHAnsi"/>
        <w:sz w:val="18"/>
        <w:szCs w:val="18"/>
      </w:rPr>
    </w:pPr>
  </w:p>
  <w:p w14:paraId="044D4F07" w14:textId="7ECBB9B0" w:rsidR="00AE2ACB" w:rsidRPr="009250BA" w:rsidRDefault="00193F60">
    <w:pPr>
      <w:pStyle w:val="Nagwek"/>
      <w:rPr>
        <w:rFonts w:asciiTheme="minorHAnsi" w:hAnsiTheme="minorHAnsi" w:cstheme="minorHAnsi"/>
        <w:sz w:val="18"/>
        <w:szCs w:val="18"/>
      </w:rPr>
    </w:pPr>
    <w:r w:rsidRPr="009250BA">
      <w:rPr>
        <w:rFonts w:asciiTheme="minorHAnsi" w:hAnsiTheme="minorHAnsi" w:cstheme="minorHAnsi"/>
        <w:sz w:val="18"/>
        <w:szCs w:val="18"/>
      </w:rPr>
      <w:t>Numer referencyjny postępowania:</w:t>
    </w:r>
    <w:r w:rsidR="00AE2ACB" w:rsidRPr="009250BA">
      <w:rPr>
        <w:rFonts w:asciiTheme="minorHAnsi" w:hAnsiTheme="minorHAnsi" w:cstheme="minorHAnsi"/>
        <w:sz w:val="18"/>
        <w:szCs w:val="18"/>
      </w:rPr>
      <w:t xml:space="preserve"> </w:t>
    </w:r>
    <w:r w:rsidR="007D4937" w:rsidRPr="009250BA">
      <w:rPr>
        <w:rFonts w:asciiTheme="minorHAnsi" w:hAnsiTheme="minorHAnsi" w:cstheme="minorHAnsi"/>
        <w:sz w:val="18"/>
        <w:szCs w:val="18"/>
      </w:rPr>
      <w:t>paliwo/558/2026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E1BBD" w14:textId="77777777" w:rsidR="007D4937" w:rsidRDefault="007D49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CD7803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67912321">
    <w:abstractNumId w:val="3"/>
  </w:num>
  <w:num w:numId="2" w16cid:durableId="547453447">
    <w:abstractNumId w:val="1"/>
  </w:num>
  <w:num w:numId="3" w16cid:durableId="675226150">
    <w:abstractNumId w:val="2"/>
  </w:num>
  <w:num w:numId="4" w16cid:durableId="836191361">
    <w:abstractNumId w:val="4"/>
  </w:num>
  <w:num w:numId="5" w16cid:durableId="1312754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A3A"/>
    <w:rsid w:val="00017B94"/>
    <w:rsid w:val="00077EBA"/>
    <w:rsid w:val="000B2973"/>
    <w:rsid w:val="000E55C8"/>
    <w:rsid w:val="001063D3"/>
    <w:rsid w:val="001129C0"/>
    <w:rsid w:val="00140C27"/>
    <w:rsid w:val="00193F60"/>
    <w:rsid w:val="001C7D84"/>
    <w:rsid w:val="001F1C13"/>
    <w:rsid w:val="00216425"/>
    <w:rsid w:val="002214DB"/>
    <w:rsid w:val="00253194"/>
    <w:rsid w:val="00267D1F"/>
    <w:rsid w:val="00275FD5"/>
    <w:rsid w:val="002A516E"/>
    <w:rsid w:val="002C23F2"/>
    <w:rsid w:val="002E612D"/>
    <w:rsid w:val="00367F75"/>
    <w:rsid w:val="003A37A9"/>
    <w:rsid w:val="003B139A"/>
    <w:rsid w:val="003B769C"/>
    <w:rsid w:val="003E0201"/>
    <w:rsid w:val="004565D7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914AE"/>
    <w:rsid w:val="006B63D6"/>
    <w:rsid w:val="006C641D"/>
    <w:rsid w:val="006D09E0"/>
    <w:rsid w:val="007D475B"/>
    <w:rsid w:val="007D4937"/>
    <w:rsid w:val="007E331F"/>
    <w:rsid w:val="007F3E87"/>
    <w:rsid w:val="00814ACA"/>
    <w:rsid w:val="008977D5"/>
    <w:rsid w:val="008A3551"/>
    <w:rsid w:val="008C5531"/>
    <w:rsid w:val="009250BA"/>
    <w:rsid w:val="009312B4"/>
    <w:rsid w:val="00932E17"/>
    <w:rsid w:val="00953059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11FEF"/>
    <w:rsid w:val="00C22F7D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95A3A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1DB1D073"/>
  <w15:chartTrackingRefBased/>
  <w15:docId w15:val="{11B31448-259F-4D7A-B3AC-DC066B8BE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styleId="Hipercze">
    <w:name w:val="Hyperlink"/>
    <w:uiPriority w:val="99"/>
    <w:semiHidden/>
    <w:unhideWhenUsed/>
    <w:rsid w:val="009250BA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unhideWhenUsed/>
    <w:rsid w:val="006914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914A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607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cp:lastPrinted>2026-02-25T13:49:00Z</cp:lastPrinted>
  <dcterms:created xsi:type="dcterms:W3CDTF">2026-02-25T13:49:00Z</dcterms:created>
  <dcterms:modified xsi:type="dcterms:W3CDTF">2026-02-25T13:49:00Z</dcterms:modified>
</cp:coreProperties>
</file>